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Kingston upon Hull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Kingston upon Hull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Kingston upon Hull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Kingston upon Hull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Kingston upon Hull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Kingston upon Hull East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54.8% </w:t>
      </w:r>
      <w:r w:rsidRPr="004747BF">
        <w:rPr>
          <w:rFonts w:ascii="Libre Franklin Light" w:eastAsia="Times New Roman" w:hAnsi="Libre Franklin Light" w:cs="Calibri Light"/>
        </w:rPr>
        <w:t xml:space="preserve">of those respondents classified as PGSI 8+ in Kingston upon Hull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Kingston upon Hull East is estimated to be </w:t>
      </w:r>
      <w:r w:rsidRPr="00773DF7">
        <w:rPr>
          <w:rFonts w:ascii="Libre Franklin Light" w:eastAsia="Times New Roman" w:hAnsi="Libre Franklin Light" w:cs="Calibri Light"/>
          <w:b/>
          <w:bCs/>
          <w:color w:val="C45911" w:themeColor="accent2" w:themeShade="BF"/>
        </w:rPr>
        <w:t xml:space="preserve">£2,453,323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Kingston upon Hull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Kingston upon Hull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ngston upon Hull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Kingston upon Hull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ngston upon Hull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Kingston upon Hull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ngston upon Hull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Kingston upon Hull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Kingston upon Hull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Kingston upon Hull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63.4%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Kingston upon Hull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Kingston upon Hull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Kingston upon Hull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£2,453,323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Kingston upon Hull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£39,961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£826,408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£59,201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£16,650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£30,525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£1,480,578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£2,453,323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Kingston upon Hull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Kingston upon Hull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Kingston upon Hull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Kingston upon Hull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Kingston upon Hull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Kingston upon Hull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Kingston upon Hull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Kingston upon Hull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167133-5B91-4777-BB55-512226E03CA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